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174082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174082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174082" w:rsidRDefault="002A726A" w:rsidP="00E410DF">
      <w:pPr>
        <w:rPr>
          <w:rFonts w:ascii="Arial Narrow" w:hAnsi="Arial Narrow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273"/>
        <w:gridCol w:w="1263"/>
      </w:tblGrid>
      <w:tr w:rsidR="002526B3" w:rsidRPr="00174082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174082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 w:rsidR="000C3E1D">
              <w:rPr>
                <w:rFonts w:ascii="Arial Narrow" w:hAnsi="Arial Narrow"/>
              </w:rPr>
              <w:br/>
            </w:r>
            <w:r w:rsidR="000C3E1D" w:rsidRPr="00030B9E">
              <w:rPr>
                <w:rFonts w:ascii="Arial Narrow" w:hAnsi="Arial Narrow"/>
                <w:b/>
              </w:rPr>
              <w:t>MATEMATYKA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A53F9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0C3E1D">
              <w:rPr>
                <w:rFonts w:ascii="Arial Narrow" w:hAnsi="Arial Narrow"/>
              </w:rPr>
              <w:t>M1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2526B3" w:rsidRPr="00174082" w:rsidRDefault="000C3E1D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030B9E">
              <w:rPr>
                <w:rFonts w:ascii="Arial Narrow" w:hAnsi="Arial Narrow" w:cs="Arial"/>
                <w:b/>
              </w:rPr>
              <w:t>Metody probabilistyczne i statystyka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 w:rsidR="00247DD3">
              <w:rPr>
                <w:rFonts w:ascii="Arial Narrow" w:hAnsi="Arial Narrow"/>
                <w:b/>
              </w:rPr>
              <w:br/>
            </w:r>
            <w:r w:rsidR="00C9269F"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 w:rsidR="00C9269F">
              <w:rPr>
                <w:rFonts w:ascii="Arial Narrow" w:hAnsi="Arial Narrow"/>
              </w:rPr>
              <w:t xml:space="preserve">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</w:t>
            </w:r>
            <w:r w:rsidR="00221DC0" w:rsidRPr="00174082">
              <w:rPr>
                <w:rFonts w:ascii="Arial Narrow" w:hAnsi="Arial Narrow"/>
              </w:rPr>
              <w:t>kształcenia</w:t>
            </w:r>
            <w:r w:rsidRPr="00174082">
              <w:rPr>
                <w:rFonts w:ascii="Arial Narrow" w:hAnsi="Arial Narrow"/>
              </w:rPr>
              <w:t xml:space="preserve">: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2526B3" w:rsidRPr="00174082" w:rsidRDefault="0022281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  <w:r w:rsidR="000C3E1D">
              <w:rPr>
                <w:rFonts w:ascii="Arial Narrow" w:hAnsi="Arial Narrow"/>
                <w:b/>
              </w:rPr>
              <w:t>/</w:t>
            </w:r>
            <w:r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2526B3" w:rsidRPr="00174082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2526B3" w:rsidRPr="00174082" w:rsidTr="002A726A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0C3E1D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174082" w:rsidRDefault="000C3E1D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0C3E1D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1D" w:rsidRPr="00174082" w:rsidRDefault="000C3E1D" w:rsidP="00E410DF">
            <w:pPr>
              <w:spacing w:line="240" w:lineRule="auto"/>
              <w:rPr>
                <w:rFonts w:ascii="Arial Narrow" w:hAnsi="Arial Narrow"/>
              </w:rPr>
            </w:pPr>
            <w:bookmarkStart w:id="0" w:name="_GoBack" w:colFirst="1" w:colLast="1"/>
            <w:r w:rsidRPr="00174082">
              <w:rPr>
                <w:rFonts w:ascii="Arial Narrow" w:hAnsi="Arial Narrow"/>
              </w:rPr>
              <w:t>Cel przedmiotu / modułu</w:t>
            </w:r>
          </w:p>
          <w:p w:rsidR="000C3E1D" w:rsidRPr="00174082" w:rsidRDefault="000C3E1D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E1D" w:rsidRPr="00030B9E" w:rsidRDefault="000C3E1D" w:rsidP="00DE6B3C">
            <w:pPr>
              <w:spacing w:before="60" w:after="60" w:line="240" w:lineRule="atLeast"/>
              <w:jc w:val="both"/>
              <w:rPr>
                <w:rStyle w:val="wrtext"/>
                <w:rFonts w:ascii="Arial Narrow" w:hAnsi="Arial Narrow"/>
              </w:rPr>
            </w:pPr>
            <w:r w:rsidRPr="00030B9E">
              <w:rPr>
                <w:rStyle w:val="wrtext"/>
                <w:rFonts w:ascii="Arial Narrow" w:hAnsi="Arial Narrow"/>
              </w:rPr>
              <w:t>Przedstawienie podstaw rachunku prawdopodobieństwa, statystyki matematycznej i procesów losowych.</w:t>
            </w:r>
          </w:p>
          <w:p w:rsidR="000C3E1D" w:rsidRPr="00030B9E" w:rsidRDefault="000C3E1D" w:rsidP="00DE6B3C">
            <w:pPr>
              <w:spacing w:before="60" w:after="60" w:line="240" w:lineRule="atLeast"/>
              <w:jc w:val="both"/>
              <w:rPr>
                <w:rStyle w:val="wrtext"/>
                <w:rFonts w:ascii="Arial Narrow" w:hAnsi="Arial Narrow"/>
              </w:rPr>
            </w:pPr>
            <w:r w:rsidRPr="00030B9E">
              <w:rPr>
                <w:rStyle w:val="wrtext"/>
                <w:rFonts w:ascii="Arial Narrow" w:hAnsi="Arial Narrow"/>
              </w:rPr>
              <w:t xml:space="preserve">Nauczenie modelowania i oceny zjawisk losowych związanych z  niezawodnością  i obsługą prostych układów informatycznych  na poziomie sprzętu i oprogramowania, z wykorzystaniem rachunku prawdopodobieństwa i metod analizy statystycznej. </w:t>
            </w:r>
          </w:p>
          <w:p w:rsidR="000C3E1D" w:rsidRPr="00030B9E" w:rsidRDefault="000C3E1D" w:rsidP="00DE6B3C">
            <w:pPr>
              <w:spacing w:before="60" w:after="60" w:line="240" w:lineRule="atLeast"/>
              <w:jc w:val="both"/>
              <w:rPr>
                <w:rStyle w:val="wrtext"/>
                <w:rFonts w:ascii="Arial Narrow" w:hAnsi="Arial Narrow"/>
              </w:rPr>
            </w:pPr>
            <w:r w:rsidRPr="00030B9E">
              <w:rPr>
                <w:rStyle w:val="wrtext"/>
                <w:rFonts w:ascii="Arial Narrow" w:hAnsi="Arial Narrow"/>
              </w:rPr>
              <w:t>Uzupełnienie i poprawienie umiejętności w posługiwaniu się matematyką w analizie zagadnień inżynierskich, ze szczególnym odniesieniem do informatyki stosowanej.</w:t>
            </w:r>
          </w:p>
          <w:p w:rsidR="000C3E1D" w:rsidRPr="00030B9E" w:rsidRDefault="000C3E1D" w:rsidP="00DE6B3C">
            <w:pPr>
              <w:spacing w:before="60" w:after="60" w:line="240" w:lineRule="atLeast"/>
              <w:jc w:val="both"/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Efekty kształcenia i umiejętności:</w:t>
            </w:r>
          </w:p>
          <w:p w:rsidR="000C3E1D" w:rsidRPr="00030B9E" w:rsidRDefault="000C3E1D" w:rsidP="00DE6B3C">
            <w:pPr>
              <w:spacing w:before="60" w:after="60" w:line="240" w:lineRule="atLeast"/>
              <w:jc w:val="both"/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 xml:space="preserve">Zastosowanie aparatu probabilistycznego do opisu zagadnień niezawodnościowych układów technicznych; w tym do obliczania prawdopodobieństw zdarzeń, wartości oczekiwanej i odchylenia standardowego. </w:t>
            </w:r>
          </w:p>
          <w:p w:rsidR="000C3E1D" w:rsidRPr="00030B9E" w:rsidRDefault="000C3E1D" w:rsidP="00DE6B3C">
            <w:pPr>
              <w:spacing w:before="60" w:after="60" w:line="240" w:lineRule="atLeast"/>
              <w:jc w:val="both"/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Kompetencje:</w:t>
            </w:r>
          </w:p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Obliczanie niezawodności prostych układów sprzętowych i systemów programowych. Umiejętność przeprowadzenia prostych wnioskowań  statystycznych, prognoz, analizy statystycznej pomiaru, analizy wydajności prostych układów sprzętowo-programowych i analizy algorytmów pod względem średniego zachowania.</w:t>
            </w:r>
          </w:p>
        </w:tc>
      </w:tr>
      <w:tr w:rsidR="000C3E1D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C3E1D" w:rsidRPr="00174082" w:rsidRDefault="000C3E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Wymagania wstępne</w:t>
            </w:r>
          </w:p>
          <w:p w:rsidR="000C3E1D" w:rsidRPr="00174082" w:rsidRDefault="000C3E1D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 xml:space="preserve">Znajomość matematyki w  zakresie analizy matematycznej i algebry liniowej. </w:t>
            </w:r>
          </w:p>
        </w:tc>
      </w:tr>
      <w:bookmarkEnd w:id="0"/>
      <w:tr w:rsidR="002526B3" w:rsidRPr="00174082" w:rsidTr="002A726A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EFEKTY KSZTAŁCENIA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Odniesienie do efektów dla </w:t>
            </w:r>
            <w:r w:rsidRPr="00174082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174082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C3E1D" w:rsidRPr="00174082" w:rsidTr="00F616DF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01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zna podstawy probabilistyki w zakresie rachunku prawdopodobieństwa, statystyki i procesów losowych oraz interpretacje probabilistyki w odniesieniu do niektórych zjawisk rzeczywistych, zwłaszcza związanych z informatyką</w:t>
            </w:r>
          </w:p>
          <w:p w:rsidR="000C3E1D" w:rsidRPr="00030B9E" w:rsidRDefault="000C3E1D" w:rsidP="00DE6B3C">
            <w:pPr>
              <w:rPr>
                <w:rFonts w:ascii="Arial Narrow" w:hAnsi="Arial Narrow"/>
                <w:b/>
              </w:rPr>
            </w:pPr>
            <w:r w:rsidRPr="00030B9E">
              <w:rPr>
                <w:rFonts w:ascii="Arial Narrow" w:hAnsi="Arial Narrow"/>
                <w:b/>
              </w:rPr>
              <w:t>[ ze szczególnym uwzględnieniem projektowania, wykonania i użytkowania systemów informatycznych. ]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E1D" w:rsidRPr="00030B9E" w:rsidRDefault="000C3E1D" w:rsidP="00DE6B3C">
            <w:pPr>
              <w:jc w:val="center"/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K_W01</w:t>
            </w:r>
          </w:p>
        </w:tc>
      </w:tr>
      <w:tr w:rsidR="000C3E1D" w:rsidRPr="00174082" w:rsidTr="00F616DF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lastRenderedPageBreak/>
              <w:t>02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 xml:space="preserve">ma rozszerzoną wiedzę z analizy matematycznej i algebry liniowej o zastosowania do niektórych zagadnień rzeczywistych, zwłaszcza do przetwarzania danych w obliczeniach przybliżonych </w:t>
            </w:r>
          </w:p>
          <w:p w:rsidR="000C3E1D" w:rsidRPr="00030B9E" w:rsidRDefault="000C3E1D" w:rsidP="00DE6B3C">
            <w:pPr>
              <w:rPr>
                <w:rFonts w:ascii="Arial Narrow" w:hAnsi="Arial Narrow"/>
                <w:b/>
              </w:rPr>
            </w:pPr>
            <w:r w:rsidRPr="00030B9E">
              <w:rPr>
                <w:rFonts w:ascii="Arial Narrow" w:hAnsi="Arial Narrow"/>
                <w:b/>
              </w:rPr>
              <w:t xml:space="preserve"> [w porównaniu do wiedzy uzyskanej w ramach przedmiotów: analiza matematyczna, algebra liniowa]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E1D" w:rsidRPr="00030B9E" w:rsidRDefault="000C3E1D" w:rsidP="00DE6B3C">
            <w:pPr>
              <w:jc w:val="center"/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K_W01</w:t>
            </w:r>
          </w:p>
        </w:tc>
      </w:tr>
      <w:tr w:rsidR="000C3E1D" w:rsidRPr="00174082" w:rsidTr="00F616DF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03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zna interpretację częstościową prawdopodobieństwa dla zjawisk powtarzalnych i interpretację prawdopodobieństwa jako miary szans prawdziwości zdań o nieznanych faktach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E1D" w:rsidRPr="00030B9E" w:rsidRDefault="000C3E1D" w:rsidP="00DE6B3C">
            <w:pPr>
              <w:jc w:val="center"/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K_W06</w:t>
            </w:r>
          </w:p>
        </w:tc>
      </w:tr>
      <w:tr w:rsidR="000C3E1D" w:rsidRPr="00174082" w:rsidTr="00F616DF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04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zna podstawowe algorytmy statystyki i zakres ich stosowalności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E1D" w:rsidRPr="00030B9E" w:rsidRDefault="000C3E1D" w:rsidP="00DE6B3C">
            <w:pPr>
              <w:jc w:val="center"/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K_W01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C3E1D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05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oblicza prawdopodobieństwa zgodnie z twierdzeniami rachunku prawdopodobieństwa i statystyki matematycznej w zakresie zmiennych losowych dyskretnych i standardowych rozkładów typu ciągłego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E1D" w:rsidRPr="00030B9E" w:rsidRDefault="000C3E1D" w:rsidP="00DE6B3C">
            <w:pPr>
              <w:jc w:val="center"/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K_U07</w:t>
            </w:r>
          </w:p>
        </w:tc>
      </w:tr>
      <w:tr w:rsidR="000C3E1D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06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umie dobrać algorytm testowania standardowych hipotez statystycznych i przedziały ufności podstawowych parametrów rozkładów jednowymiarowych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E1D" w:rsidRPr="00030B9E" w:rsidRDefault="000C3E1D" w:rsidP="00DE6B3C">
            <w:pPr>
              <w:jc w:val="center"/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K_U07</w:t>
            </w:r>
          </w:p>
          <w:p w:rsidR="000C3E1D" w:rsidRPr="00030B9E" w:rsidRDefault="000C3E1D" w:rsidP="00DE6B3C">
            <w:pPr>
              <w:jc w:val="center"/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K_U08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C3E1D" w:rsidRPr="00174082" w:rsidTr="007A1C05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07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rozpoznaje sytuację niedoinformowania i ostrożniej wypowiada się w sprawach, o których ma niepełne informacje; poszukuje źródeł brakującej wiedzy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E1D" w:rsidRPr="00030B9E" w:rsidRDefault="000C3E1D" w:rsidP="00DE6B3C">
            <w:pPr>
              <w:jc w:val="center"/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K_K01</w:t>
            </w:r>
          </w:p>
        </w:tc>
      </w:tr>
      <w:tr w:rsidR="00877931" w:rsidRPr="00174082" w:rsidTr="00877931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  <w:r w:rsidR="00877931" w:rsidRPr="00174082">
              <w:rPr>
                <w:rFonts w:ascii="Arial Narrow" w:hAnsi="Arial Narrow"/>
              </w:rPr>
              <w:t xml:space="preserve"> efektu kształcenia</w:t>
            </w:r>
            <w:r w:rsidR="00877931" w:rsidRPr="00174082">
              <w:rPr>
                <w:rFonts w:ascii="Arial Narrow" w:hAnsi="Arial Narrow"/>
              </w:rPr>
              <w:br/>
            </w:r>
          </w:p>
        </w:tc>
      </w:tr>
      <w:tr w:rsidR="000C3E1D" w:rsidRPr="00174082" w:rsidTr="00877931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 indywidualnych sprawdzianów pisemnych bezpośrednio po zajęciach, dotyczących  prostych  problemów zastosowań rachunku prawdopodobieństwa i statystyki, w szczególności do informatyki (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3E1D" w:rsidRPr="00030B9E" w:rsidRDefault="000C3E1D" w:rsidP="00DE6B3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01, 03, 04, 05</w:t>
            </w:r>
          </w:p>
        </w:tc>
      </w:tr>
      <w:tr w:rsidR="000C3E1D" w:rsidRPr="00174082" w:rsidTr="00877931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 indywidualne sprawdziany pisemne przygotowane poza  zajęciami, dotyczące złożonych problemów zastosowań rachunku prawdopodobieństwa i statystyki, w szczególności - do informatyki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3E1D" w:rsidRPr="00030B9E" w:rsidRDefault="000C3E1D" w:rsidP="00DE6B3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01, 04</w:t>
            </w:r>
            <w:r w:rsidRPr="00030B9E">
              <w:rPr>
                <w:rFonts w:ascii="Arial Narrow" w:hAnsi="Arial Narrow"/>
              </w:rPr>
              <w:t xml:space="preserve">, </w:t>
            </w:r>
            <w:r>
              <w:rPr>
                <w:rFonts w:ascii="Arial Narrow" w:hAnsi="Arial Narrow"/>
              </w:rPr>
              <w:t xml:space="preserve">06, </w:t>
            </w:r>
            <w:r w:rsidRPr="00030B9E">
              <w:rPr>
                <w:rFonts w:ascii="Arial Narrow" w:hAnsi="Arial Narrow"/>
              </w:rPr>
              <w:t>07</w:t>
            </w:r>
          </w:p>
        </w:tc>
      </w:tr>
      <w:tr w:rsidR="000C3E1D" w:rsidRPr="00174082" w:rsidTr="00877931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 kolokwia pisemne w czasie zajęć, dotyczące zagadnień teoretycznych rachunku prawdopodobieństwa i statystyki (wzorów, twierdzeń, metod wyznaczania rozkładów i ich parametrów, stosowania testów hipotez statystycznych i budowanie przedziałów ufności)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3E1D" w:rsidRPr="00030B9E" w:rsidRDefault="000C3E1D" w:rsidP="00DE6B3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01, 02, 05, 06</w:t>
            </w:r>
          </w:p>
        </w:tc>
      </w:tr>
      <w:tr w:rsidR="000C3E1D" w:rsidRPr="00174082" w:rsidTr="00877931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egzamin końcowy (pisemny i ustny)</w:t>
            </w:r>
            <w:r>
              <w:rPr>
                <w:rFonts w:ascii="Arial Narrow" w:hAnsi="Arial Narrow"/>
              </w:rPr>
              <w:t xml:space="preserve"> sprawdzający całość materiału, ale ze szczególnym uwzględnieniem treści nieobjętych pierwszymi trzema metodami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3E1D" w:rsidRPr="00030B9E" w:rsidRDefault="000C3E1D" w:rsidP="00DE6B3C">
            <w:pPr>
              <w:jc w:val="center"/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>01, 02,  03, 04, 05, 06</w:t>
            </w:r>
          </w:p>
        </w:tc>
      </w:tr>
      <w:tr w:rsidR="002526B3" w:rsidRPr="00174082" w:rsidTr="002A726A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NAKŁAD PRACY STUDENTA</w:t>
            </w:r>
          </w:p>
          <w:p w:rsidR="00877931" w:rsidRPr="00174082" w:rsidRDefault="00877931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221DC0" w:rsidRPr="00174082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Liczba godzin  </w:t>
            </w:r>
          </w:p>
        </w:tc>
      </w:tr>
      <w:tr w:rsidR="00221DC0" w:rsidRPr="00174082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082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0C3E1D" w:rsidRPr="00A2495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1D" w:rsidRPr="00A24956" w:rsidRDefault="000C3E1D" w:rsidP="00E410DF">
            <w:pPr>
              <w:spacing w:line="240" w:lineRule="auto"/>
              <w:rPr>
                <w:rFonts w:ascii="Arial Narrow" w:hAnsi="Arial Narrow"/>
              </w:rPr>
            </w:pPr>
            <w:r w:rsidRPr="00A24956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C3E1D" w:rsidRPr="00A24956" w:rsidRDefault="000C3E1D" w:rsidP="00DE6B3C">
            <w:pPr>
              <w:jc w:val="center"/>
              <w:rPr>
                <w:rFonts w:ascii="Arial Narrow" w:hAnsi="Arial Narrow"/>
              </w:rPr>
            </w:pPr>
            <w:r w:rsidRPr="00A24956">
              <w:rPr>
                <w:rFonts w:ascii="Arial Narrow" w:hAnsi="Arial Narrow"/>
              </w:rPr>
              <w:t>30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3E1D" w:rsidRPr="00A24956" w:rsidRDefault="000C3E1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C3E1D" w:rsidRPr="00A2495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1D" w:rsidRPr="00A24956" w:rsidRDefault="000C3E1D" w:rsidP="00E410DF">
            <w:pPr>
              <w:spacing w:line="240" w:lineRule="auto"/>
              <w:rPr>
                <w:rFonts w:ascii="Arial Narrow" w:hAnsi="Arial Narrow"/>
              </w:rPr>
            </w:pPr>
            <w:r w:rsidRPr="00A24956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C3E1D" w:rsidRPr="00A24956" w:rsidRDefault="000C3E1D" w:rsidP="00DE6B3C">
            <w:pPr>
              <w:jc w:val="center"/>
              <w:rPr>
                <w:rFonts w:ascii="Arial Narrow" w:hAnsi="Arial Narrow"/>
              </w:rPr>
            </w:pPr>
            <w:r w:rsidRPr="00A24956">
              <w:rPr>
                <w:rFonts w:ascii="Arial Narrow" w:hAnsi="Arial Narrow"/>
              </w:rPr>
              <w:t>20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3E1D" w:rsidRPr="00A24956" w:rsidRDefault="000C3E1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C3E1D" w:rsidRPr="00A2495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1D" w:rsidRPr="00A24956" w:rsidRDefault="000C3E1D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A24956">
              <w:rPr>
                <w:rFonts w:ascii="Arial Narrow" w:hAnsi="Arial Narrow"/>
              </w:rPr>
              <w:t>Udział w ćwiczeniach audytoryjnych i laboratoryjnych</w:t>
            </w:r>
            <w:r w:rsidRPr="00A24956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C3E1D" w:rsidRPr="00A24956" w:rsidRDefault="000C3E1D" w:rsidP="00DE6B3C">
            <w:pPr>
              <w:jc w:val="center"/>
              <w:rPr>
                <w:rFonts w:ascii="Arial Narrow" w:hAnsi="Arial Narrow"/>
              </w:rPr>
            </w:pPr>
            <w:r w:rsidRPr="00A24956">
              <w:rPr>
                <w:rFonts w:ascii="Arial Narrow" w:hAnsi="Arial Narrow"/>
              </w:rPr>
              <w:t>30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3E1D" w:rsidRPr="00A24956" w:rsidRDefault="000C3E1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C3E1D" w:rsidRPr="00A2495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1D" w:rsidRPr="00A24956" w:rsidRDefault="000C3E1D" w:rsidP="00E410DF">
            <w:pPr>
              <w:spacing w:line="240" w:lineRule="auto"/>
              <w:rPr>
                <w:rFonts w:ascii="Arial Narrow" w:hAnsi="Arial Narrow"/>
              </w:rPr>
            </w:pPr>
            <w:r w:rsidRPr="00A24956">
              <w:rPr>
                <w:rFonts w:ascii="Arial Narrow" w:hAnsi="Arial Narrow"/>
              </w:rPr>
              <w:t>Samodzielne przygotowywanie się do ćwiczeń</w:t>
            </w:r>
            <w:r w:rsidRPr="00A24956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C3E1D" w:rsidRPr="00A24956" w:rsidRDefault="00447235" w:rsidP="00DE6B3C">
            <w:pPr>
              <w:jc w:val="center"/>
              <w:rPr>
                <w:rFonts w:ascii="Arial Narrow" w:hAnsi="Arial Narrow"/>
                <w:strike/>
              </w:rPr>
            </w:pPr>
            <w:r w:rsidRPr="00A24956">
              <w:rPr>
                <w:rFonts w:ascii="Arial Narrow" w:hAnsi="Arial Narrow"/>
              </w:rPr>
              <w:t>20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3E1D" w:rsidRPr="00A24956" w:rsidRDefault="000C3E1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C3E1D" w:rsidRPr="00A2495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1D" w:rsidRPr="00A24956" w:rsidRDefault="000C3E1D" w:rsidP="00E410DF">
            <w:pPr>
              <w:spacing w:line="240" w:lineRule="auto"/>
              <w:rPr>
                <w:rFonts w:ascii="Arial Narrow" w:hAnsi="Arial Narrow"/>
              </w:rPr>
            </w:pPr>
            <w:r w:rsidRPr="00A24956">
              <w:rPr>
                <w:rFonts w:ascii="Arial Narrow" w:hAnsi="Arial Narrow"/>
              </w:rPr>
              <w:t>Przygotowanie projektu / eseju / itp.</w:t>
            </w:r>
            <w:r w:rsidRPr="00A24956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C3E1D" w:rsidRPr="00A24956" w:rsidRDefault="000C3E1D" w:rsidP="00DE6B3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3E1D" w:rsidRPr="00A24956" w:rsidRDefault="000C3E1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C3E1D" w:rsidRPr="00A24956" w:rsidTr="00447235">
        <w:trPr>
          <w:trHeight w:val="430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1D" w:rsidRPr="00A24956" w:rsidRDefault="000C3E1D" w:rsidP="00E410DF">
            <w:pPr>
              <w:spacing w:line="240" w:lineRule="auto"/>
              <w:rPr>
                <w:rFonts w:ascii="Arial Narrow" w:hAnsi="Arial Narrow"/>
              </w:rPr>
            </w:pPr>
            <w:r w:rsidRPr="00A24956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C3E1D" w:rsidRPr="00A24956" w:rsidRDefault="000C3E1D" w:rsidP="00DE6B3C">
            <w:pPr>
              <w:jc w:val="center"/>
              <w:rPr>
                <w:rFonts w:ascii="Arial Narrow" w:hAnsi="Arial Narrow"/>
              </w:rPr>
            </w:pPr>
            <w:r w:rsidRPr="00A24956">
              <w:rPr>
                <w:rFonts w:ascii="Arial Narrow" w:hAnsi="Arial Narrow"/>
              </w:rPr>
              <w:t>20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3E1D" w:rsidRPr="00A24956" w:rsidRDefault="000C3E1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C3E1D" w:rsidRPr="00A2495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1D" w:rsidRPr="00A24956" w:rsidRDefault="000C3E1D" w:rsidP="00E410DF">
            <w:pPr>
              <w:spacing w:line="240" w:lineRule="auto"/>
              <w:rPr>
                <w:rFonts w:ascii="Arial Narrow" w:hAnsi="Arial Narrow"/>
              </w:rPr>
            </w:pPr>
            <w:r w:rsidRPr="00A24956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3E1D" w:rsidRPr="00A24956" w:rsidRDefault="00447235" w:rsidP="00DE6B3C">
            <w:pPr>
              <w:jc w:val="center"/>
              <w:rPr>
                <w:rFonts w:ascii="Arial Narrow" w:hAnsi="Arial Narrow"/>
              </w:rPr>
            </w:pPr>
            <w:r w:rsidRPr="00A24956">
              <w:rPr>
                <w:rFonts w:ascii="Arial Narrow" w:hAnsi="Arial Narrow"/>
              </w:rPr>
              <w:t>2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3E1D" w:rsidRPr="00A24956" w:rsidRDefault="000C3E1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C3E1D" w:rsidRPr="00A2495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1D" w:rsidRPr="00A24956" w:rsidRDefault="000C3E1D" w:rsidP="00E410DF">
            <w:pPr>
              <w:spacing w:line="240" w:lineRule="auto"/>
              <w:rPr>
                <w:rFonts w:ascii="Arial Narrow" w:hAnsi="Arial Narrow"/>
              </w:rPr>
            </w:pPr>
            <w:r w:rsidRPr="00A24956">
              <w:rPr>
                <w:rFonts w:ascii="Arial Narrow" w:hAnsi="Arial Narrow"/>
              </w:rPr>
              <w:t>Inne</w:t>
            </w:r>
            <w:r w:rsidR="00447235" w:rsidRPr="00A24956">
              <w:rPr>
                <w:rFonts w:ascii="Arial Narrow" w:hAnsi="Arial Narrow"/>
              </w:rPr>
              <w:t xml:space="preserve"> - egzamin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C3E1D" w:rsidRPr="00A24956" w:rsidRDefault="000C3E1D" w:rsidP="00DE6B3C">
            <w:pPr>
              <w:jc w:val="center"/>
              <w:rPr>
                <w:rFonts w:ascii="Arial Narrow" w:hAnsi="Arial Narrow"/>
              </w:rPr>
            </w:pPr>
            <w:r w:rsidRPr="00A24956">
              <w:rPr>
                <w:rFonts w:ascii="Arial Narrow" w:hAnsi="Arial Narrow"/>
              </w:rPr>
              <w:t>3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3E1D" w:rsidRPr="00A24956" w:rsidRDefault="000C3E1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C3E1D" w:rsidRPr="00A2495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1D" w:rsidRPr="00A24956" w:rsidRDefault="000C3E1D" w:rsidP="00E410DF">
            <w:pPr>
              <w:spacing w:line="240" w:lineRule="auto"/>
              <w:rPr>
                <w:rFonts w:ascii="Arial Narrow" w:hAnsi="Arial Narrow"/>
              </w:rPr>
            </w:pPr>
            <w:r w:rsidRPr="00A24956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C3E1D" w:rsidRPr="00A24956" w:rsidRDefault="00447235" w:rsidP="00DE6B3C">
            <w:pPr>
              <w:jc w:val="center"/>
              <w:rPr>
                <w:rFonts w:ascii="Arial Narrow" w:hAnsi="Arial Narrow"/>
                <w:strike/>
              </w:rPr>
            </w:pPr>
            <w:r w:rsidRPr="00A24956">
              <w:rPr>
                <w:rFonts w:ascii="Arial Narrow" w:hAnsi="Arial Narrow"/>
              </w:rPr>
              <w:t>125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C3E1D" w:rsidRPr="00A24956" w:rsidRDefault="000C3E1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21DC0" w:rsidRPr="00A24956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A24956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A24956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A24956" w:rsidRDefault="000C3E1D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A24956">
              <w:rPr>
                <w:rFonts w:ascii="Arial Narrow" w:hAnsi="Arial Narrow"/>
                <w:b/>
              </w:rPr>
              <w:t>5 ECTS</w:t>
            </w:r>
          </w:p>
        </w:tc>
      </w:tr>
      <w:tr w:rsidR="00221DC0" w:rsidRPr="00A2495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A24956" w:rsidRDefault="00221DC0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A24956">
              <w:rPr>
                <w:rFonts w:ascii="Arial Narrow" w:hAnsi="Arial Narrow"/>
              </w:rPr>
              <w:lastRenderedPageBreak/>
              <w:t>Liczba p. ECTS związana z zajęciami praktycznymi</w:t>
            </w:r>
            <w:r w:rsidRPr="00A24956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A24956" w:rsidRDefault="00221DC0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221DC0" w:rsidRPr="00A2495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A24956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A24956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A24956" w:rsidRDefault="00447235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A24956">
              <w:rPr>
                <w:rFonts w:ascii="Arial Narrow" w:hAnsi="Arial Narrow"/>
              </w:rPr>
              <w:t>65</w:t>
            </w:r>
            <w:r w:rsidR="000C3E1D" w:rsidRPr="00A24956">
              <w:rPr>
                <w:rFonts w:ascii="Arial Narrow" w:hAnsi="Arial Narrow"/>
              </w:rPr>
              <w:br/>
            </w:r>
            <w:r w:rsidRPr="00A24956">
              <w:rPr>
                <w:rFonts w:ascii="Arial Narrow" w:hAnsi="Arial Narrow"/>
                <w:b/>
              </w:rPr>
              <w:t xml:space="preserve">2,6 </w:t>
            </w:r>
            <w:r w:rsidR="000C3E1D" w:rsidRPr="00A24956">
              <w:rPr>
                <w:rFonts w:ascii="Arial Narrow" w:hAnsi="Arial Narrow"/>
                <w:b/>
              </w:rPr>
              <w:t>ECTS</w:t>
            </w:r>
          </w:p>
        </w:tc>
      </w:tr>
    </w:tbl>
    <w:p w:rsidR="002526B3" w:rsidRPr="00A24956" w:rsidRDefault="002526B3" w:rsidP="00E410DF">
      <w:pPr>
        <w:jc w:val="center"/>
        <w:rPr>
          <w:rFonts w:ascii="Arial Narrow" w:hAnsi="Arial Narrow"/>
        </w:rPr>
      </w:pPr>
    </w:p>
    <w:p w:rsidR="00E7624F" w:rsidRDefault="00E7624F" w:rsidP="00E410DF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174082" w:rsidRPr="00174082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174082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0C3E1D" w:rsidRPr="00174082" w:rsidTr="007E650C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C3E1D" w:rsidRPr="00174082" w:rsidRDefault="000C3E1D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E1D" w:rsidRPr="00174082" w:rsidRDefault="000C3E1D" w:rsidP="00DE6B3C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>
              <w:rPr>
                <w:rFonts w:ascii="Arial Narrow" w:hAnsi="Arial Narrow"/>
              </w:rPr>
              <w:br/>
            </w:r>
            <w:r w:rsidRPr="00030B9E">
              <w:rPr>
                <w:rFonts w:ascii="Arial Narrow" w:hAnsi="Arial Narrow"/>
                <w:b/>
              </w:rPr>
              <w:t>MATEMATYKA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C3E1D" w:rsidRPr="00174082" w:rsidRDefault="000C3E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>
              <w:rPr>
                <w:rFonts w:ascii="Arial Narrow" w:hAnsi="Arial Narrow"/>
              </w:rPr>
              <w:t>M1</w:t>
            </w:r>
          </w:p>
        </w:tc>
      </w:tr>
      <w:tr w:rsidR="000C3E1D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C3E1D" w:rsidRPr="00174082" w:rsidRDefault="000C3E1D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E1D" w:rsidRPr="00174082" w:rsidRDefault="000C3E1D" w:rsidP="00DE6B3C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0C3E1D" w:rsidRPr="00174082" w:rsidRDefault="000C3E1D" w:rsidP="00DE6B3C">
            <w:pPr>
              <w:spacing w:line="240" w:lineRule="auto"/>
              <w:rPr>
                <w:rFonts w:ascii="Arial Narrow" w:hAnsi="Arial Narrow"/>
                <w:b/>
              </w:rPr>
            </w:pPr>
            <w:r w:rsidRPr="00030B9E">
              <w:rPr>
                <w:rFonts w:ascii="Arial Narrow" w:hAnsi="Arial Narrow" w:cs="Arial"/>
                <w:b/>
              </w:rPr>
              <w:t>Metody probabilistyczne i statystyka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C3E1D" w:rsidRPr="00174082" w:rsidRDefault="000C3E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0C3E1D" w:rsidRPr="00174082" w:rsidRDefault="000C3E1D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26C5F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br/>
            </w:r>
            <w:r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26C5F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kształcenia: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26C5F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A24956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A24956">
              <w:rPr>
                <w:rFonts w:ascii="Arial Narrow" w:hAnsi="Arial Narrow"/>
              </w:rPr>
              <w:t xml:space="preserve">Rok / semestr: </w:t>
            </w:r>
          </w:p>
          <w:p w:rsidR="00174082" w:rsidRPr="007D70E6" w:rsidRDefault="007D70E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A24956">
              <w:rPr>
                <w:rFonts w:ascii="Arial Narrow" w:hAnsi="Arial Narrow"/>
                <w:b/>
              </w:rPr>
              <w:t>3/5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174082" w:rsidRPr="00174082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174082" w:rsidTr="007E650C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0C3E1D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0C3E1D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0C3E1D" w:rsidRPr="00A24956" w:rsidTr="007E650C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1D" w:rsidRPr="00174082" w:rsidRDefault="000C3E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E1D" w:rsidRPr="00222813" w:rsidRDefault="000C3E1D" w:rsidP="00DE6B3C">
            <w:pPr>
              <w:rPr>
                <w:rFonts w:ascii="Arial Narrow" w:hAnsi="Arial Narrow"/>
                <w:lang w:val="en-GB"/>
              </w:rPr>
            </w:pPr>
            <w:proofErr w:type="spellStart"/>
            <w:r w:rsidRPr="00222813">
              <w:rPr>
                <w:rFonts w:ascii="Arial Narrow" w:hAnsi="Arial Narrow" w:cs="Arial"/>
                <w:b/>
                <w:bCs/>
                <w:lang w:val="en-GB"/>
              </w:rPr>
              <w:t>dr</w:t>
            </w:r>
            <w:proofErr w:type="spellEnd"/>
            <w:r w:rsidRPr="00222813">
              <w:rPr>
                <w:rFonts w:ascii="Arial Narrow" w:hAnsi="Arial Narrow" w:cs="Arial"/>
                <w:b/>
                <w:bCs/>
                <w:lang w:val="en-GB"/>
              </w:rPr>
              <w:t xml:space="preserve"> hab. </w:t>
            </w:r>
            <w:proofErr w:type="spellStart"/>
            <w:r w:rsidRPr="00222813">
              <w:rPr>
                <w:rFonts w:ascii="Arial Narrow" w:hAnsi="Arial Narrow" w:cs="Arial"/>
                <w:b/>
                <w:bCs/>
                <w:lang w:val="en-GB"/>
              </w:rPr>
              <w:t>inż</w:t>
            </w:r>
            <w:proofErr w:type="spellEnd"/>
            <w:r w:rsidRPr="00222813">
              <w:rPr>
                <w:rFonts w:ascii="Arial Narrow" w:hAnsi="Arial Narrow" w:cs="Arial"/>
                <w:b/>
                <w:bCs/>
                <w:lang w:val="en-GB"/>
              </w:rPr>
              <w:t xml:space="preserve">. Joachim </w:t>
            </w:r>
            <w:proofErr w:type="spellStart"/>
            <w:r w:rsidRPr="00222813">
              <w:rPr>
                <w:rFonts w:ascii="Arial Narrow" w:hAnsi="Arial Narrow" w:cs="Arial"/>
                <w:b/>
                <w:bCs/>
                <w:lang w:val="en-GB"/>
              </w:rPr>
              <w:t>Domsta</w:t>
            </w:r>
            <w:proofErr w:type="spellEnd"/>
          </w:p>
        </w:tc>
      </w:tr>
      <w:tr w:rsidR="000C3E1D" w:rsidRPr="00174082" w:rsidTr="007E650C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C3E1D" w:rsidRPr="00174082" w:rsidRDefault="000C3E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C3E1D">
              <w:rPr>
                <w:rFonts w:ascii="Arial Narrow" w:hAnsi="Arial Narrow" w:cs="Arial"/>
                <w:b/>
                <w:bCs/>
              </w:rPr>
              <w:t xml:space="preserve">dr hab. inż. </w:t>
            </w:r>
            <w:r w:rsidRPr="00030B9E">
              <w:rPr>
                <w:rFonts w:ascii="Arial Narrow" w:hAnsi="Arial Narrow" w:cs="Arial"/>
                <w:b/>
                <w:bCs/>
              </w:rPr>
              <w:t xml:space="preserve">Joachim </w:t>
            </w:r>
            <w:proofErr w:type="spellStart"/>
            <w:r w:rsidRPr="00030B9E">
              <w:rPr>
                <w:rFonts w:ascii="Arial Narrow" w:hAnsi="Arial Narrow" w:cs="Arial"/>
                <w:b/>
                <w:bCs/>
              </w:rPr>
              <w:t>Domsta</w:t>
            </w:r>
            <w:proofErr w:type="spellEnd"/>
            <w:r w:rsidRPr="00030B9E">
              <w:rPr>
                <w:rFonts w:ascii="Arial Narrow" w:hAnsi="Arial Narrow" w:cs="Arial"/>
                <w:b/>
                <w:bCs/>
              </w:rPr>
              <w:t>, mgr inż. Dorota Żarek</w:t>
            </w:r>
          </w:p>
        </w:tc>
      </w:tr>
      <w:tr w:rsidR="00174082" w:rsidRPr="00174082" w:rsidTr="007E650C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174082" w:rsidTr="007E650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Wykład</w:t>
            </w:r>
          </w:p>
        </w:tc>
      </w:tr>
      <w:tr w:rsidR="000C3E1D" w:rsidRPr="00174082" w:rsidTr="007E650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C3E1D" w:rsidRPr="000C3E1D" w:rsidRDefault="000C3E1D" w:rsidP="000C3E1D">
            <w:pPr>
              <w:numPr>
                <w:ilvl w:val="0"/>
                <w:numId w:val="3"/>
              </w:numPr>
              <w:spacing w:before="60" w:after="60" w:line="240" w:lineRule="atLeast"/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 xml:space="preserve">Elementy rachunku prawdopodobieństwa: Przestrzeń probabilistyczna. Aksjomatyka rachunku </w:t>
            </w:r>
            <w:proofErr w:type="spellStart"/>
            <w:r w:rsidRPr="000C3E1D">
              <w:rPr>
                <w:rFonts w:ascii="Arial Narrow" w:hAnsi="Arial Narrow"/>
              </w:rPr>
              <w:t>prawdopodobień-stwa</w:t>
            </w:r>
            <w:proofErr w:type="spellEnd"/>
            <w:r w:rsidRPr="000C3E1D">
              <w:rPr>
                <w:rFonts w:ascii="Arial Narrow" w:hAnsi="Arial Narrow"/>
              </w:rPr>
              <w:t xml:space="preserve"> i podstawowe własności przestrzeni probabilistycznej </w:t>
            </w:r>
          </w:p>
          <w:p w:rsidR="000C3E1D" w:rsidRPr="000C3E1D" w:rsidRDefault="000C3E1D" w:rsidP="000C3E1D">
            <w:pPr>
              <w:numPr>
                <w:ilvl w:val="0"/>
                <w:numId w:val="3"/>
              </w:numPr>
              <w:spacing w:before="60" w:after="60" w:line="240" w:lineRule="atLeast"/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 xml:space="preserve">Zmienna losowa jednowymiarowa i jej dystrybuanta. Rozkłady prawdopodobieństwa ciągłe i dyskretne. Funkcje zmiennej losowej, wartość oczekiwana, momenty zwykłe, centralne i absolutne </w:t>
            </w:r>
          </w:p>
          <w:p w:rsidR="000C3E1D" w:rsidRPr="000C3E1D" w:rsidRDefault="000C3E1D" w:rsidP="000C3E1D">
            <w:pPr>
              <w:numPr>
                <w:ilvl w:val="0"/>
                <w:numId w:val="3"/>
              </w:numPr>
              <w:spacing w:before="60" w:after="60" w:line="240" w:lineRule="atLeast"/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 xml:space="preserve">Funkcje zmiennej losowej wielowymiarowej, modele regresji, regresja liniowa </w:t>
            </w:r>
          </w:p>
          <w:p w:rsidR="000C3E1D" w:rsidRPr="000C3E1D" w:rsidRDefault="000C3E1D" w:rsidP="000C3E1D">
            <w:pPr>
              <w:numPr>
                <w:ilvl w:val="0"/>
                <w:numId w:val="3"/>
              </w:numPr>
              <w:spacing w:before="60" w:after="60" w:line="240" w:lineRule="atLeast"/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 xml:space="preserve">Centralne twierdzenie graniczne, prawa wielkich liczb </w:t>
            </w:r>
          </w:p>
          <w:p w:rsidR="000C3E1D" w:rsidRPr="000C3E1D" w:rsidRDefault="000C3E1D" w:rsidP="000C3E1D">
            <w:pPr>
              <w:numPr>
                <w:ilvl w:val="0"/>
                <w:numId w:val="3"/>
              </w:numPr>
              <w:spacing w:before="60" w:after="60" w:line="240" w:lineRule="atLeast"/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>Podstawowe pojęcia statystyki matematycznej: próbkowanie; estymacja wartości średniej i wariancji; dobieranie estymatorów; testowanie hipotez statystycznych - testy nieparametryczne</w:t>
            </w:r>
          </w:p>
          <w:p w:rsidR="000C3E1D" w:rsidRPr="000C3E1D" w:rsidRDefault="000C3E1D" w:rsidP="000C3E1D">
            <w:pPr>
              <w:numPr>
                <w:ilvl w:val="0"/>
                <w:numId w:val="3"/>
              </w:numPr>
              <w:spacing w:before="60" w:after="60" w:line="240" w:lineRule="atLeast"/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>Elementy procesów stochastycznych: proces Poissona, proces Wienera, procesy stacjonarne</w:t>
            </w:r>
          </w:p>
          <w:p w:rsidR="000C3E1D" w:rsidRPr="000C3E1D" w:rsidRDefault="000C3E1D" w:rsidP="000C3E1D">
            <w:pPr>
              <w:numPr>
                <w:ilvl w:val="0"/>
                <w:numId w:val="3"/>
              </w:numPr>
              <w:spacing w:before="60" w:after="60" w:line="240" w:lineRule="atLeast"/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>Strumień odnowy, elementy teorii niezawodności i  odnowy układów</w:t>
            </w:r>
          </w:p>
          <w:p w:rsidR="000C3E1D" w:rsidRPr="000C3E1D" w:rsidRDefault="000C3E1D" w:rsidP="00A24956">
            <w:pPr>
              <w:rPr>
                <w:rFonts w:ascii="Arial Narrow" w:hAnsi="Arial Narrow"/>
              </w:rPr>
            </w:pPr>
          </w:p>
        </w:tc>
      </w:tr>
      <w:tr w:rsidR="00174082" w:rsidRPr="00174082" w:rsidTr="007E650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A24956" w:rsidRDefault="00DE576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A24956">
              <w:rPr>
                <w:rFonts w:ascii="Arial Narrow" w:hAnsi="Arial Narrow"/>
                <w:b/>
              </w:rPr>
              <w:t xml:space="preserve">Ćwiczenia </w:t>
            </w:r>
          </w:p>
        </w:tc>
      </w:tr>
      <w:tr w:rsidR="000C3E1D" w:rsidRPr="00174082" w:rsidTr="007E650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C3E1D" w:rsidRPr="000C3E1D" w:rsidRDefault="000C3E1D" w:rsidP="000C3E1D">
            <w:pPr>
              <w:numPr>
                <w:ilvl w:val="0"/>
                <w:numId w:val="4"/>
              </w:numPr>
              <w:spacing w:before="60" w:after="60" w:line="240" w:lineRule="atLeast"/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 xml:space="preserve">Elementy rachunku prawdopodobieństwa: Przestrzeń probabilistyczna. Aksjomatyka rachunku </w:t>
            </w:r>
            <w:proofErr w:type="spellStart"/>
            <w:r w:rsidRPr="000C3E1D">
              <w:rPr>
                <w:rFonts w:ascii="Arial Narrow" w:hAnsi="Arial Narrow"/>
              </w:rPr>
              <w:t>prawdopodobień-stwa</w:t>
            </w:r>
            <w:proofErr w:type="spellEnd"/>
            <w:r w:rsidRPr="000C3E1D">
              <w:rPr>
                <w:rFonts w:ascii="Arial Narrow" w:hAnsi="Arial Narrow"/>
              </w:rPr>
              <w:t xml:space="preserve"> i podstawowe własności przestrzeni probabilistycznej </w:t>
            </w:r>
          </w:p>
          <w:p w:rsidR="000C3E1D" w:rsidRPr="000C3E1D" w:rsidRDefault="000C3E1D" w:rsidP="000C3E1D">
            <w:pPr>
              <w:numPr>
                <w:ilvl w:val="0"/>
                <w:numId w:val="4"/>
              </w:numPr>
              <w:spacing w:before="60" w:after="60" w:line="240" w:lineRule="atLeast"/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 xml:space="preserve">Zmienna losowa jednowymiarowa i jej dystrybuanta. Rozkłady prawdopodobieństwa ciągłe i dyskretne. Funkcje zmiennej losowej, wartość oczekiwana, momenty zwykłe, centralne i wariancja. </w:t>
            </w:r>
          </w:p>
          <w:p w:rsidR="000C3E1D" w:rsidRPr="000C3E1D" w:rsidRDefault="000C3E1D" w:rsidP="000C3E1D">
            <w:pPr>
              <w:numPr>
                <w:ilvl w:val="0"/>
                <w:numId w:val="4"/>
              </w:numPr>
              <w:spacing w:before="60" w:after="60" w:line="240" w:lineRule="atLeast"/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 xml:space="preserve">Funkcje zmiennej losowej wielowymiarowej, modele regresji, regresja liniowa </w:t>
            </w:r>
          </w:p>
          <w:p w:rsidR="000C3E1D" w:rsidRPr="000C3E1D" w:rsidRDefault="000C3E1D" w:rsidP="000C3E1D">
            <w:pPr>
              <w:numPr>
                <w:ilvl w:val="0"/>
                <w:numId w:val="4"/>
              </w:numPr>
              <w:spacing w:before="60" w:after="60" w:line="240" w:lineRule="atLeast"/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 xml:space="preserve">Centralne twierdzenie graniczne, prawa wielkich liczb </w:t>
            </w:r>
          </w:p>
          <w:p w:rsidR="000C3E1D" w:rsidRPr="000C3E1D" w:rsidRDefault="000C3E1D" w:rsidP="000C3E1D">
            <w:pPr>
              <w:numPr>
                <w:ilvl w:val="0"/>
                <w:numId w:val="4"/>
              </w:numPr>
              <w:spacing w:before="60" w:after="60" w:line="240" w:lineRule="atLeast"/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>Podstawowe pojęcia statystyki matematycznej: próbkowanie; estymacja wartości średniej i wariancji; dobieranie estymatorów; testowanie hipotez statystycznych</w:t>
            </w:r>
          </w:p>
          <w:p w:rsidR="000C3E1D" w:rsidRPr="000C3E1D" w:rsidRDefault="000C3E1D" w:rsidP="000C3E1D">
            <w:pPr>
              <w:numPr>
                <w:ilvl w:val="0"/>
                <w:numId w:val="4"/>
              </w:numPr>
              <w:spacing w:before="60" w:after="60" w:line="240" w:lineRule="atLeast"/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 xml:space="preserve"> Elementy procesów stochastycznych: proces Poissona, proces Wienera, procesy stacjonarne</w:t>
            </w:r>
          </w:p>
          <w:p w:rsidR="000C3E1D" w:rsidRPr="000C3E1D" w:rsidRDefault="000C3E1D" w:rsidP="000C3E1D">
            <w:pPr>
              <w:numPr>
                <w:ilvl w:val="0"/>
                <w:numId w:val="4"/>
              </w:numPr>
              <w:spacing w:before="60" w:after="60" w:line="240" w:lineRule="atLeast"/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>Strumień odnowy, elementy teorii niezawodności i  odnowy układów</w:t>
            </w:r>
          </w:p>
          <w:p w:rsidR="000C3E1D" w:rsidRPr="000C3E1D" w:rsidRDefault="000C3E1D" w:rsidP="00A24956">
            <w:pPr>
              <w:rPr>
                <w:rFonts w:ascii="Arial Narrow" w:hAnsi="Arial Narrow"/>
              </w:rPr>
            </w:pPr>
          </w:p>
        </w:tc>
      </w:tr>
      <w:tr w:rsidR="00174082" w:rsidRPr="00174082" w:rsidTr="007E650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74082" w:rsidRPr="00174082" w:rsidTr="007E650C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0C3E1D" w:rsidRPr="00174082" w:rsidTr="007E650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E1D" w:rsidRPr="00174082" w:rsidRDefault="000C3E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E1D" w:rsidRPr="00030B9E" w:rsidRDefault="000C3E1D" w:rsidP="00DE6B3C">
            <w:pPr>
              <w:pStyle w:val="NormalnyWeb1"/>
              <w:shd w:val="clear" w:color="auto" w:fill="F4F4F4"/>
              <w:spacing w:before="0" w:after="81"/>
              <w:textAlignment w:val="top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030B9E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1. H. Jasiulewicz, W. Kordecki: Rachunek prawdopodobieństwa i statystyka matematyczna – zadania i przykłady, </w:t>
            </w:r>
            <w:proofErr w:type="spellStart"/>
            <w:r w:rsidRPr="00030B9E">
              <w:rPr>
                <w:rFonts w:ascii="Arial Narrow" w:hAnsi="Arial Narrow" w:cs="Arial"/>
                <w:color w:val="000000"/>
                <w:sz w:val="22"/>
                <w:szCs w:val="22"/>
              </w:rPr>
              <w:t>GiS</w:t>
            </w:r>
            <w:proofErr w:type="spellEnd"/>
            <w:r w:rsidRPr="00030B9E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(wydanie 3.), Wrocław 2003</w:t>
            </w: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(lub 2003).</w:t>
            </w:r>
          </w:p>
          <w:p w:rsidR="000C3E1D" w:rsidRPr="00030B9E" w:rsidRDefault="000C3E1D" w:rsidP="00DE6B3C">
            <w:pPr>
              <w:pStyle w:val="NormalnyWeb1"/>
              <w:shd w:val="clear" w:color="auto" w:fill="F4F4F4"/>
              <w:spacing w:before="0" w:after="81"/>
              <w:textAlignment w:val="top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. A"/>
              </w:smartTagPr>
              <w:r w:rsidRPr="00030B9E">
                <w:rPr>
                  <w:rFonts w:ascii="Arial Narrow" w:hAnsi="Arial Narrow" w:cs="Arial"/>
                  <w:color w:val="000000"/>
                  <w:sz w:val="22"/>
                  <w:szCs w:val="22"/>
                </w:rPr>
                <w:t xml:space="preserve">2. </w:t>
              </w:r>
              <w:r w:rsidRPr="00030B9E">
                <w:rPr>
                  <w:rFonts w:ascii="Arial Narrow" w:hAnsi="Arial Narrow"/>
                  <w:sz w:val="22"/>
                  <w:szCs w:val="22"/>
                </w:rPr>
                <w:t>A</w:t>
              </w:r>
            </w:smartTag>
            <w:r w:rsidRPr="00030B9E">
              <w:rPr>
                <w:rFonts w:ascii="Arial Narrow" w:hAnsi="Arial Narrow"/>
                <w:sz w:val="22"/>
                <w:szCs w:val="22"/>
              </w:rPr>
              <w:t>. Plucińska, E. Pluciński: Elementy probabilistyki, PWN, Warszawa  2002</w:t>
            </w:r>
            <w:r>
              <w:t xml:space="preserve"> (lub 1979 lub 1983).</w:t>
            </w:r>
          </w:p>
        </w:tc>
      </w:tr>
      <w:tr w:rsidR="000C3E1D" w:rsidRPr="00174082" w:rsidTr="007E650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E1D" w:rsidRPr="00174082" w:rsidRDefault="000C3E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E1D" w:rsidRPr="00030B9E" w:rsidRDefault="000C3E1D" w:rsidP="000C3E1D">
            <w:pPr>
              <w:jc w:val="both"/>
              <w:rPr>
                <w:rFonts w:ascii="Arial Narrow" w:hAnsi="Arial Narrow"/>
              </w:rPr>
            </w:pPr>
            <w:r w:rsidRPr="003B5142">
              <w:rPr>
                <w:rFonts w:ascii="Arial Narrow" w:hAnsi="Arial Narrow"/>
              </w:rPr>
              <w:t xml:space="preserve">1. W. </w:t>
            </w:r>
            <w:proofErr w:type="spellStart"/>
            <w:r w:rsidRPr="003B5142">
              <w:rPr>
                <w:rFonts w:ascii="Arial Narrow" w:hAnsi="Arial Narrow"/>
              </w:rPr>
              <w:t>Krysicki</w:t>
            </w:r>
            <w:proofErr w:type="spellEnd"/>
            <w:r w:rsidRPr="003B5142">
              <w:rPr>
                <w:rFonts w:ascii="Arial Narrow" w:hAnsi="Arial Narrow"/>
              </w:rPr>
              <w:t xml:space="preserve">, J. Bartos i inni: Rachunek prawdopodobieństwa i statystyka matematyczna w zadaniach t. I </w:t>
            </w:r>
            <w:proofErr w:type="spellStart"/>
            <w:r w:rsidRPr="003B5142">
              <w:rPr>
                <w:rFonts w:ascii="Arial Narrow" w:hAnsi="Arial Narrow"/>
              </w:rPr>
              <w:t>i</w:t>
            </w:r>
            <w:proofErr w:type="spellEnd"/>
            <w:r w:rsidRPr="003B5142">
              <w:rPr>
                <w:rFonts w:ascii="Arial Narrow" w:hAnsi="Arial Narrow"/>
              </w:rPr>
              <w:t xml:space="preserve"> II, PWN, Warszawa 2006 (lub  1993</w:t>
            </w:r>
            <w:r>
              <w:rPr>
                <w:rFonts w:ascii="Arial Narrow" w:hAnsi="Arial Narrow"/>
              </w:rPr>
              <w:t>)</w:t>
            </w:r>
            <w:r w:rsidRPr="003B5142">
              <w:rPr>
                <w:rFonts w:ascii="Arial Narrow" w:hAnsi="Arial Narrow"/>
              </w:rPr>
              <w:t>.</w:t>
            </w:r>
          </w:p>
        </w:tc>
      </w:tr>
      <w:tr w:rsidR="000C3E1D" w:rsidRPr="00174082" w:rsidTr="00746B6B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E1D" w:rsidRPr="00174082" w:rsidRDefault="000C3E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 xml:space="preserve"> - </w:t>
            </w:r>
            <w:r w:rsidRPr="00030B9E">
              <w:rPr>
                <w:rFonts w:ascii="Arial Narrow" w:hAnsi="Arial Narrow"/>
                <w:b/>
              </w:rPr>
              <w:t>wykład</w:t>
            </w:r>
            <w:r w:rsidRPr="00030B9E">
              <w:rPr>
                <w:rFonts w:ascii="Arial Narrow" w:hAnsi="Arial Narrow"/>
              </w:rPr>
              <w:t xml:space="preserve"> omawiający pojęcia, twierdzenia i problemy objęte treścią programu przedmiotu przedstawiane w formie pisemnej na tablicy oraz  przez wyświetlania slajdów lub przeźroczy; studenci otrzymują wyprzedzająco materiały pomocnicze ułatwiające śledzenie treści wykładów [jest to metoda podająca]</w:t>
            </w:r>
          </w:p>
          <w:p w:rsidR="000C3E1D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 xml:space="preserve"> - </w:t>
            </w:r>
            <w:r w:rsidRPr="00030B9E">
              <w:rPr>
                <w:rFonts w:ascii="Arial Narrow" w:hAnsi="Arial Narrow"/>
                <w:b/>
              </w:rPr>
              <w:t>ćwiczenia audytoryjne</w:t>
            </w:r>
            <w:r w:rsidRPr="00030B9E">
              <w:rPr>
                <w:rFonts w:ascii="Arial Narrow" w:hAnsi="Arial Narrow"/>
              </w:rPr>
              <w:t xml:space="preserve"> polegają na omawianiu wspólnie ze studentami przykładów pomagających lepiej zrozumieć trudniejsze definicje oraz twierdzenia z wykładu; ponadto dyskutuje się rozwiązania zadań i problemów bezpośrednio związanych z poszczególnymi tematami wykładów (</w:t>
            </w:r>
            <w:r w:rsidRPr="00030B9E">
              <w:rPr>
                <w:rFonts w:ascii="Arial Narrow" w:hAnsi="Arial Narrow"/>
                <w:b/>
              </w:rPr>
              <w:t>uwaga:</w:t>
            </w:r>
            <w:r w:rsidRPr="00030B9E">
              <w:rPr>
                <w:rFonts w:ascii="Arial Narrow" w:hAnsi="Arial Narrow"/>
              </w:rPr>
              <w:t xml:space="preserve"> treści wykładu wyprzedzają tematykę ćwiczeń) [jest to metoda problemowa]</w:t>
            </w:r>
          </w:p>
          <w:p w:rsidR="000C3E1D" w:rsidRPr="00030B9E" w:rsidRDefault="000C3E1D" w:rsidP="00DE6B3C">
            <w:pPr>
              <w:rPr>
                <w:rFonts w:ascii="Arial Narrow" w:hAnsi="Arial Narrow"/>
              </w:rPr>
            </w:pPr>
          </w:p>
          <w:p w:rsidR="000C3E1D" w:rsidRPr="00030B9E" w:rsidRDefault="000C3E1D" w:rsidP="00DE6B3C">
            <w:pPr>
              <w:rPr>
                <w:rFonts w:ascii="Arial Narrow" w:hAnsi="Arial Narrow"/>
              </w:rPr>
            </w:pPr>
            <w:r w:rsidRPr="00030B9E">
              <w:rPr>
                <w:rFonts w:ascii="Arial Narrow" w:hAnsi="Arial Narrow"/>
              </w:rPr>
              <w:t xml:space="preserve"> - </w:t>
            </w:r>
            <w:r w:rsidRPr="00030B9E">
              <w:rPr>
                <w:rFonts w:ascii="Arial Narrow" w:hAnsi="Arial Narrow"/>
                <w:b/>
              </w:rPr>
              <w:t xml:space="preserve">konsultowanie indywidualnych opracowań </w:t>
            </w:r>
            <w:r w:rsidRPr="00030B9E">
              <w:rPr>
                <w:rFonts w:ascii="Arial Narrow" w:hAnsi="Arial Narrow"/>
              </w:rPr>
              <w:t>studentów na zaawansowane tematy związane z treściami przedmiotu, ale spoza zakresu przewidzianego programem [jest to połączenie metody problemowej i metody samokształceniowej]</w:t>
            </w:r>
          </w:p>
        </w:tc>
      </w:tr>
      <w:tr w:rsidR="000C3E1D" w:rsidRPr="00174082" w:rsidTr="007E650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E1D" w:rsidRPr="00174082" w:rsidRDefault="000C3E1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i warunki zaliczenia</w:t>
            </w:r>
          </w:p>
          <w:p w:rsidR="000C3E1D" w:rsidRPr="00174082" w:rsidRDefault="000C3E1D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3E1D" w:rsidRPr="000C3E1D" w:rsidRDefault="000C3E1D" w:rsidP="00DE6B3C">
            <w:pPr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>Na ocenę końcową z przedmiotu składają się</w:t>
            </w:r>
          </w:p>
          <w:p w:rsidR="000C3E1D" w:rsidRPr="000C3E1D" w:rsidRDefault="000C3E1D" w:rsidP="00DE6B3C">
            <w:pPr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>-  ocena udziału w ćwiczeniach audytoryjnych   15%</w:t>
            </w:r>
          </w:p>
          <w:p w:rsidR="000C3E1D" w:rsidRPr="000C3E1D" w:rsidRDefault="000C3E1D" w:rsidP="00DE6B3C">
            <w:pPr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>-  ocena z opracowań indywidualnych                 15%</w:t>
            </w:r>
          </w:p>
          <w:p w:rsidR="000C3E1D" w:rsidRPr="000C3E1D" w:rsidRDefault="000C3E1D" w:rsidP="00DE6B3C">
            <w:pPr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 xml:space="preserve">-  ocena z dwóch kolokwiów pisemnych         </w:t>
            </w:r>
            <w:r w:rsidR="00984CEE">
              <w:rPr>
                <w:rFonts w:ascii="Arial Narrow" w:hAnsi="Arial Narrow"/>
              </w:rPr>
              <w:t xml:space="preserve">   </w:t>
            </w:r>
            <w:r w:rsidRPr="000C3E1D">
              <w:rPr>
                <w:rFonts w:ascii="Arial Narrow" w:hAnsi="Arial Narrow"/>
              </w:rPr>
              <w:t>2×15%</w:t>
            </w:r>
          </w:p>
          <w:p w:rsidR="000C3E1D" w:rsidRPr="000C3E1D" w:rsidRDefault="000C3E1D" w:rsidP="00DE6B3C">
            <w:pPr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>-  ocena z egzaminu końcowego                         40%</w:t>
            </w:r>
          </w:p>
          <w:p w:rsidR="000C3E1D" w:rsidRPr="000C3E1D" w:rsidRDefault="000C3E1D" w:rsidP="00DE6B3C">
            <w:pPr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 xml:space="preserve">   </w:t>
            </w:r>
          </w:p>
          <w:p w:rsidR="000C3E1D" w:rsidRPr="000C3E1D" w:rsidRDefault="000C3E1D" w:rsidP="00DE6B3C">
            <w:pPr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>tabela ocen:</w:t>
            </w:r>
          </w:p>
          <w:p w:rsidR="000C3E1D" w:rsidRPr="000C3E1D" w:rsidRDefault="000C3E1D" w:rsidP="00DE6B3C">
            <w:pPr>
              <w:rPr>
                <w:rFonts w:ascii="Arial Narrow" w:hAnsi="Arial Narrow"/>
              </w:rPr>
            </w:pPr>
            <w:r w:rsidRPr="000C3E1D">
              <w:rPr>
                <w:rFonts w:ascii="Arial Narrow" w:hAnsi="Arial Narrow"/>
              </w:rPr>
              <w:t xml:space="preserve"> 0-50 - ocena 2; 51-60 - ocena 3; 61-70 - 3,5; 71-80 - 4; 81-90 - 4,5; 91-100 - 5.</w:t>
            </w:r>
          </w:p>
        </w:tc>
      </w:tr>
    </w:tbl>
    <w:p w:rsidR="00174082" w:rsidRPr="00174082" w:rsidRDefault="00174082" w:rsidP="00E410DF">
      <w:pPr>
        <w:rPr>
          <w:rFonts w:ascii="Arial Narrow" w:hAnsi="Arial Narrow"/>
        </w:rPr>
      </w:pPr>
    </w:p>
    <w:p w:rsidR="002526B3" w:rsidRPr="00174082" w:rsidRDefault="002526B3" w:rsidP="00E410DF">
      <w:pPr>
        <w:rPr>
          <w:rFonts w:ascii="Arial Narrow" w:hAnsi="Arial Narrow"/>
        </w:rPr>
      </w:pPr>
    </w:p>
    <w:sectPr w:rsidR="002526B3" w:rsidRPr="00174082" w:rsidSect="00D43C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F87" w:rsidRDefault="00A33F87" w:rsidP="002526B3">
      <w:pPr>
        <w:spacing w:line="240" w:lineRule="auto"/>
      </w:pPr>
      <w:r>
        <w:separator/>
      </w:r>
    </w:p>
  </w:endnote>
  <w:endnote w:type="continuationSeparator" w:id="0">
    <w:p w:rsidR="00A33F87" w:rsidRDefault="00A33F87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F87" w:rsidRDefault="00A33F87" w:rsidP="002526B3">
      <w:pPr>
        <w:spacing w:line="240" w:lineRule="auto"/>
      </w:pPr>
      <w:r>
        <w:separator/>
      </w:r>
    </w:p>
  </w:footnote>
  <w:footnote w:type="continuationSeparator" w:id="0">
    <w:p w:rsidR="00A33F87" w:rsidRDefault="00A33F87" w:rsidP="002526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931" w:rsidRDefault="00877931" w:rsidP="002526B3">
    <w:pPr>
      <w:pStyle w:val="Nagwek"/>
    </w:pPr>
  </w:p>
  <w:p w:rsidR="00877931" w:rsidRDefault="0087793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728E2"/>
    <w:multiLevelType w:val="hybridMultilevel"/>
    <w:tmpl w:val="52E0D4F2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D16425"/>
    <w:multiLevelType w:val="hybridMultilevel"/>
    <w:tmpl w:val="52E0D4F2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EEA"/>
    <w:rsid w:val="0001741D"/>
    <w:rsid w:val="0003017B"/>
    <w:rsid w:val="00030CFB"/>
    <w:rsid w:val="00075EEA"/>
    <w:rsid w:val="000B628B"/>
    <w:rsid w:val="000C3E1D"/>
    <w:rsid w:val="0010178F"/>
    <w:rsid w:val="00174082"/>
    <w:rsid w:val="001760A9"/>
    <w:rsid w:val="0021045B"/>
    <w:rsid w:val="00221DC0"/>
    <w:rsid w:val="00222813"/>
    <w:rsid w:val="00226C5F"/>
    <w:rsid w:val="00247DD3"/>
    <w:rsid w:val="002526B3"/>
    <w:rsid w:val="002A5A08"/>
    <w:rsid w:val="002A726A"/>
    <w:rsid w:val="002B17E9"/>
    <w:rsid w:val="00360906"/>
    <w:rsid w:val="00384231"/>
    <w:rsid w:val="00447235"/>
    <w:rsid w:val="00586ACF"/>
    <w:rsid w:val="00586CD1"/>
    <w:rsid w:val="005A50BF"/>
    <w:rsid w:val="00783E43"/>
    <w:rsid w:val="007D70E6"/>
    <w:rsid w:val="007E278F"/>
    <w:rsid w:val="00843D67"/>
    <w:rsid w:val="00847EBB"/>
    <w:rsid w:val="00877931"/>
    <w:rsid w:val="00935C32"/>
    <w:rsid w:val="00984CEE"/>
    <w:rsid w:val="00A24956"/>
    <w:rsid w:val="00A33F87"/>
    <w:rsid w:val="00A53F92"/>
    <w:rsid w:val="00AD63B2"/>
    <w:rsid w:val="00C322C3"/>
    <w:rsid w:val="00C70FFF"/>
    <w:rsid w:val="00C9269F"/>
    <w:rsid w:val="00C9667F"/>
    <w:rsid w:val="00D43C3E"/>
    <w:rsid w:val="00DE5766"/>
    <w:rsid w:val="00E14893"/>
    <w:rsid w:val="00E410DF"/>
    <w:rsid w:val="00E7624F"/>
    <w:rsid w:val="00EE6FA0"/>
    <w:rsid w:val="00F616DF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character" w:customStyle="1" w:styleId="wrtext">
    <w:name w:val="wrtext"/>
    <w:basedOn w:val="Domylnaczcionkaakapitu"/>
    <w:rsid w:val="000C3E1D"/>
  </w:style>
  <w:style w:type="paragraph" w:customStyle="1" w:styleId="NormalnyWeb1">
    <w:name w:val="Normalny (Web)1"/>
    <w:basedOn w:val="Normalny"/>
    <w:rsid w:val="000C3E1D"/>
    <w:pPr>
      <w:spacing w:before="161" w:after="161" w:line="240" w:lineRule="auto"/>
    </w:pPr>
    <w:rPr>
      <w:rFonts w:ascii="inherit" w:eastAsia="Times New Roman" w:hAnsi="inherit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character" w:customStyle="1" w:styleId="wrtext">
    <w:name w:val="wrtext"/>
    <w:basedOn w:val="Domylnaczcionkaakapitu"/>
    <w:rsid w:val="000C3E1D"/>
  </w:style>
  <w:style w:type="paragraph" w:customStyle="1" w:styleId="NormalnyWeb1">
    <w:name w:val="Normalny (Web)1"/>
    <w:basedOn w:val="Normalny"/>
    <w:rsid w:val="000C3E1D"/>
    <w:pPr>
      <w:spacing w:before="161" w:after="161" w:line="240" w:lineRule="auto"/>
    </w:pPr>
    <w:rPr>
      <w:rFonts w:ascii="inherit" w:eastAsia="Times New Roman" w:hAnsi="inherit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92614-09D7-4DA2-861A-A390A98A8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przedmiotu.dotx</Template>
  <TotalTime>20</TotalTime>
  <Pages>5</Pages>
  <Words>1298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7</cp:revision>
  <cp:lastPrinted>2016-01-20T08:17:00Z</cp:lastPrinted>
  <dcterms:created xsi:type="dcterms:W3CDTF">2019-06-18T12:55:00Z</dcterms:created>
  <dcterms:modified xsi:type="dcterms:W3CDTF">2019-06-26T12:26:00Z</dcterms:modified>
</cp:coreProperties>
</file>